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6EBC02CD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PRESENTANTES 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DOCENTES </w:t>
                            </w:r>
                            <w:r w:rsidR="00E5291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6EBC02CD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PRESENTANTES 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DOCENTES </w:t>
                      </w:r>
                      <w:r w:rsidR="00E5291D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1B40853D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50F96854" w14:textId="77777777" w:rsidR="00EF5FCE" w:rsidRPr="00F54AB0" w:rsidRDefault="00EF5FCE" w:rsidP="00EF5FCE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0B244B2A" w14:textId="77777777" w:rsidR="00EF5FCE" w:rsidRPr="00F54AB0" w:rsidRDefault="00EF5FCE" w:rsidP="00EF5FCE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0A644C46" w14:textId="4E5AC03C" w:rsidR="00EF5FCE" w:rsidRPr="00F54AB0" w:rsidRDefault="00EF5FCE" w:rsidP="00EF5FCE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inscripciones presenciales es el </w:t>
      </w:r>
      <w:r w:rsidR="004D74AC">
        <w:rPr>
          <w:rFonts w:ascii="Arial" w:hAnsi="Arial" w:cs="Arial"/>
        </w:rPr>
        <w:t>miércoles</w:t>
      </w:r>
      <w:r w:rsidRPr="00F54AB0">
        <w:rPr>
          <w:rFonts w:ascii="Arial" w:hAnsi="Arial" w:cs="Arial"/>
        </w:rPr>
        <w:t xml:space="preserve"> 1</w:t>
      </w:r>
      <w:r w:rsidR="004D74AC">
        <w:rPr>
          <w:rFonts w:ascii="Arial" w:hAnsi="Arial" w:cs="Arial"/>
        </w:rPr>
        <w:t>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79172263" w14:textId="5008EAB1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Los documentos para presentar </w:t>
      </w:r>
      <w:r w:rsidR="005871FA">
        <w:rPr>
          <w:rFonts w:ascii="Arial" w:hAnsi="Arial" w:cs="Arial"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127581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 o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5CAFAB5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AB24446" w:rsidR="00EE4DEC" w:rsidRPr="00C6422C" w:rsidRDefault="0036676B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 w:rsidR="00D51ECD"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 w:rsidR="00987E48"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 xml:space="preserve">Formato </w:t>
      </w:r>
      <w:r w:rsidR="00962EFB" w:rsidRPr="006E238A">
        <w:rPr>
          <w:rFonts w:ascii="Arial" w:hAnsi="Arial" w:cs="Arial"/>
          <w:b/>
          <w:bCs/>
        </w:rPr>
        <w:t>0</w:t>
      </w:r>
      <w:r w:rsidR="00B74F23" w:rsidRPr="006E238A">
        <w:rPr>
          <w:rFonts w:ascii="Arial" w:hAnsi="Arial" w:cs="Arial"/>
          <w:b/>
          <w:bCs/>
        </w:rPr>
        <w:t>3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36B47620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>documento de identidad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Pr="00C6422C">
        <w:rPr>
          <w:rFonts w:ascii="Arial" w:hAnsi="Arial" w:cs="Arial"/>
        </w:rPr>
        <w:t xml:space="preserve"> </w:t>
      </w:r>
      <w:r w:rsidR="0036676B" w:rsidRPr="00C6422C">
        <w:rPr>
          <w:rFonts w:ascii="Arial" w:hAnsi="Arial" w:cs="Arial"/>
        </w:rPr>
        <w:t>de cada candidato.</w:t>
      </w:r>
    </w:p>
    <w:p w14:paraId="2C3531B4" w14:textId="32CCD464" w:rsidR="00EE4DEC" w:rsidRPr="00C6422C" w:rsidRDefault="00991432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61881"/>
      <w:r w:rsidRPr="00991432">
        <w:rPr>
          <w:rFonts w:ascii="Arial" w:hAnsi="Arial" w:cs="Arial"/>
        </w:rPr>
        <w:t>Boleta de pago del último mes</w:t>
      </w:r>
      <w:r w:rsidR="001D5839">
        <w:rPr>
          <w:rFonts w:ascii="Arial" w:hAnsi="Arial" w:cs="Arial"/>
        </w:rPr>
        <w:t xml:space="preserve"> de cada candidato</w:t>
      </w:r>
      <w:bookmarkEnd w:id="0"/>
      <w:r w:rsidR="0036676B" w:rsidRPr="00C6422C">
        <w:rPr>
          <w:rFonts w:ascii="Arial" w:hAnsi="Arial" w:cs="Arial"/>
        </w:rPr>
        <w:t>.</w:t>
      </w:r>
    </w:p>
    <w:p w14:paraId="2DB210AC" w14:textId="496C0C16" w:rsidR="00EE4DEC" w:rsidRPr="00C6422C" w:rsidRDefault="00EE4DEC" w:rsidP="00EE4DEC">
      <w:pPr>
        <w:spacing w:line="240" w:lineRule="auto"/>
        <w:jc w:val="right"/>
        <w:rPr>
          <w:rFonts w:ascii="Arial" w:hAnsi="Arial" w:cs="Arial"/>
        </w:rPr>
      </w:pPr>
    </w:p>
    <w:p w14:paraId="0929A9B3" w14:textId="77777777" w:rsidR="006B1A6C" w:rsidRDefault="006B1A6C" w:rsidP="006B1A6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1E5FEA88" w14:textId="2510B6A1" w:rsidR="006B1A6C" w:rsidRPr="00D747A2" w:rsidRDefault="006B1A6C" w:rsidP="006B1A6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2B2C65">
        <w:rPr>
          <w:rFonts w:ascii="Arial" w:hAnsi="Arial" w:cs="Arial"/>
          <w:b/>
          <w:bCs/>
        </w:rPr>
        <w:t xml:space="preserve"> </w:t>
      </w:r>
      <w:r w:rsidR="002B2C65" w:rsidRPr="002B2C65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</w:p>
    <w:p w14:paraId="60B52737" w14:textId="77777777" w:rsidR="006B1A6C" w:rsidRPr="002D104D" w:rsidRDefault="006B1A6C" w:rsidP="006B1A6C">
      <w:pPr>
        <w:spacing w:after="0" w:line="240" w:lineRule="auto"/>
        <w:jc w:val="both"/>
        <w:rPr>
          <w:rFonts w:ascii="Arial" w:hAnsi="Arial" w:cs="Arial"/>
        </w:rPr>
      </w:pPr>
    </w:p>
    <w:p w14:paraId="20AE5195" w14:textId="77777777" w:rsidR="006B1A6C" w:rsidRPr="00C6422C" w:rsidRDefault="006B1A6C" w:rsidP="006B1A6C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0288" behindDoc="1" locked="0" layoutInCell="1" allowOverlap="1" wp14:anchorId="277A7713" wp14:editId="2036D8B0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7C8A7B" w14:textId="77777777" w:rsidR="006B1A6C" w:rsidRPr="00C6422C" w:rsidRDefault="006B1A6C" w:rsidP="006B1A6C">
      <w:pPr>
        <w:spacing w:line="240" w:lineRule="auto"/>
        <w:jc w:val="right"/>
        <w:rPr>
          <w:rFonts w:ascii="Arial" w:hAnsi="Arial" w:cs="Arial"/>
        </w:rPr>
      </w:pPr>
    </w:p>
    <w:p w14:paraId="76D98A37" w14:textId="77777777" w:rsidR="006B1A6C" w:rsidRPr="00C6422C" w:rsidRDefault="006B1A6C" w:rsidP="006B1A6C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129851A6" w14:textId="77777777" w:rsidR="006B1A6C" w:rsidRPr="009B122E" w:rsidRDefault="006B1A6C" w:rsidP="006B1A6C">
      <w:pPr>
        <w:spacing w:line="240" w:lineRule="auto"/>
        <w:jc w:val="right"/>
        <w:rPr>
          <w:rFonts w:ascii="Arial" w:hAnsi="Arial" w:cs="Arial"/>
          <w:sz w:val="20"/>
        </w:rPr>
      </w:pPr>
    </w:p>
    <w:p w14:paraId="788115E8" w14:textId="77777777" w:rsidR="006B1A6C" w:rsidRPr="00A36298" w:rsidRDefault="006B1A6C" w:rsidP="006B1A6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3265DD" w14:textId="77777777" w:rsidR="006B1A6C" w:rsidRPr="0080324D" w:rsidRDefault="006B1A6C" w:rsidP="006B1A6C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6B1A6C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F5FF" w14:textId="77777777" w:rsidR="00BC74CE" w:rsidRDefault="00BC74CE" w:rsidP="005D3A40">
      <w:pPr>
        <w:spacing w:after="0" w:line="240" w:lineRule="auto"/>
      </w:pPr>
      <w:r>
        <w:separator/>
      </w:r>
    </w:p>
  </w:endnote>
  <w:endnote w:type="continuationSeparator" w:id="0">
    <w:p w14:paraId="13896E4F" w14:textId="77777777" w:rsidR="00BC74CE" w:rsidRDefault="00BC74C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CC2C" w14:textId="77777777" w:rsidR="00BC74CE" w:rsidRDefault="00BC74CE" w:rsidP="005D3A40">
      <w:pPr>
        <w:spacing w:after="0" w:line="240" w:lineRule="auto"/>
      </w:pPr>
      <w:r>
        <w:separator/>
      </w:r>
    </w:p>
  </w:footnote>
  <w:footnote w:type="continuationSeparator" w:id="0">
    <w:p w14:paraId="1C80EDD6" w14:textId="77777777" w:rsidR="00BC74CE" w:rsidRDefault="00BC74CE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77777777" w:rsidR="00E5291D" w:rsidRDefault="00E5291D" w:rsidP="00E5291D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304EF"/>
    <w:rsid w:val="00034926"/>
    <w:rsid w:val="000379A3"/>
    <w:rsid w:val="00051FD4"/>
    <w:rsid w:val="0007736A"/>
    <w:rsid w:val="0009265F"/>
    <w:rsid w:val="00095FFA"/>
    <w:rsid w:val="000A7CAB"/>
    <w:rsid w:val="000C2634"/>
    <w:rsid w:val="000E540F"/>
    <w:rsid w:val="000F3241"/>
    <w:rsid w:val="000F679B"/>
    <w:rsid w:val="00103968"/>
    <w:rsid w:val="00121B6D"/>
    <w:rsid w:val="00125A4B"/>
    <w:rsid w:val="00140FA2"/>
    <w:rsid w:val="001529E0"/>
    <w:rsid w:val="0015717C"/>
    <w:rsid w:val="00161AFD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7B8D"/>
    <w:rsid w:val="002B2C65"/>
    <w:rsid w:val="002C74A2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63C5"/>
    <w:rsid w:val="003C1765"/>
    <w:rsid w:val="003D617D"/>
    <w:rsid w:val="00431600"/>
    <w:rsid w:val="004370B6"/>
    <w:rsid w:val="004375E5"/>
    <w:rsid w:val="004412F2"/>
    <w:rsid w:val="0046558A"/>
    <w:rsid w:val="00471591"/>
    <w:rsid w:val="004847DA"/>
    <w:rsid w:val="004D26C7"/>
    <w:rsid w:val="004D74AC"/>
    <w:rsid w:val="004D79DB"/>
    <w:rsid w:val="004E0E1A"/>
    <w:rsid w:val="004F0833"/>
    <w:rsid w:val="0050200B"/>
    <w:rsid w:val="005133A2"/>
    <w:rsid w:val="00513642"/>
    <w:rsid w:val="00525E85"/>
    <w:rsid w:val="00542263"/>
    <w:rsid w:val="00545A15"/>
    <w:rsid w:val="00550C53"/>
    <w:rsid w:val="00550E6D"/>
    <w:rsid w:val="005518B0"/>
    <w:rsid w:val="0055624B"/>
    <w:rsid w:val="00576FDD"/>
    <w:rsid w:val="005871FA"/>
    <w:rsid w:val="005A23D2"/>
    <w:rsid w:val="005B18FD"/>
    <w:rsid w:val="005B6039"/>
    <w:rsid w:val="005B651A"/>
    <w:rsid w:val="005C7F9A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05B6"/>
    <w:rsid w:val="00685159"/>
    <w:rsid w:val="00692C35"/>
    <w:rsid w:val="00693DB2"/>
    <w:rsid w:val="00696BE0"/>
    <w:rsid w:val="006A501F"/>
    <w:rsid w:val="006B1A6C"/>
    <w:rsid w:val="006B72ED"/>
    <w:rsid w:val="006C5E17"/>
    <w:rsid w:val="006E02BD"/>
    <w:rsid w:val="006E08BA"/>
    <w:rsid w:val="006E238A"/>
    <w:rsid w:val="00722D9E"/>
    <w:rsid w:val="0075312A"/>
    <w:rsid w:val="00754AAB"/>
    <w:rsid w:val="00762C13"/>
    <w:rsid w:val="00773283"/>
    <w:rsid w:val="007758A6"/>
    <w:rsid w:val="00790AA5"/>
    <w:rsid w:val="0079190A"/>
    <w:rsid w:val="007A74AF"/>
    <w:rsid w:val="007A78E0"/>
    <w:rsid w:val="007B5FEF"/>
    <w:rsid w:val="007B723C"/>
    <w:rsid w:val="007C621E"/>
    <w:rsid w:val="007D6769"/>
    <w:rsid w:val="007D7341"/>
    <w:rsid w:val="007E7D9E"/>
    <w:rsid w:val="007F251C"/>
    <w:rsid w:val="007F57B2"/>
    <w:rsid w:val="007F6808"/>
    <w:rsid w:val="0080324D"/>
    <w:rsid w:val="008141B2"/>
    <w:rsid w:val="00820649"/>
    <w:rsid w:val="008331CB"/>
    <w:rsid w:val="00842C51"/>
    <w:rsid w:val="00851A7E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561E3"/>
    <w:rsid w:val="00962EFB"/>
    <w:rsid w:val="00963588"/>
    <w:rsid w:val="00987E48"/>
    <w:rsid w:val="00991432"/>
    <w:rsid w:val="00991FE7"/>
    <w:rsid w:val="009B315E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75FC"/>
    <w:rsid w:val="00A81833"/>
    <w:rsid w:val="00A91ECA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959B5"/>
    <w:rsid w:val="00BA55C3"/>
    <w:rsid w:val="00BA7AE7"/>
    <w:rsid w:val="00BC74CE"/>
    <w:rsid w:val="00C04715"/>
    <w:rsid w:val="00C10796"/>
    <w:rsid w:val="00C1433E"/>
    <w:rsid w:val="00C245A6"/>
    <w:rsid w:val="00C418FC"/>
    <w:rsid w:val="00C47443"/>
    <w:rsid w:val="00C62BB1"/>
    <w:rsid w:val="00C6357A"/>
    <w:rsid w:val="00C6422C"/>
    <w:rsid w:val="00C65B51"/>
    <w:rsid w:val="00C7547E"/>
    <w:rsid w:val="00C9746B"/>
    <w:rsid w:val="00C976E6"/>
    <w:rsid w:val="00CA3E8D"/>
    <w:rsid w:val="00CC36D6"/>
    <w:rsid w:val="00CD1EA6"/>
    <w:rsid w:val="00CE4110"/>
    <w:rsid w:val="00D00754"/>
    <w:rsid w:val="00D01377"/>
    <w:rsid w:val="00D07173"/>
    <w:rsid w:val="00D103DC"/>
    <w:rsid w:val="00D10DD8"/>
    <w:rsid w:val="00D13E4D"/>
    <w:rsid w:val="00D14067"/>
    <w:rsid w:val="00D33F2E"/>
    <w:rsid w:val="00D343BA"/>
    <w:rsid w:val="00D51ECD"/>
    <w:rsid w:val="00D655A7"/>
    <w:rsid w:val="00D96AA1"/>
    <w:rsid w:val="00DC0F71"/>
    <w:rsid w:val="00DC5F1F"/>
    <w:rsid w:val="00DE4B01"/>
    <w:rsid w:val="00DF6973"/>
    <w:rsid w:val="00E00120"/>
    <w:rsid w:val="00E0148D"/>
    <w:rsid w:val="00E027B0"/>
    <w:rsid w:val="00E14910"/>
    <w:rsid w:val="00E34504"/>
    <w:rsid w:val="00E41AB4"/>
    <w:rsid w:val="00E5291D"/>
    <w:rsid w:val="00E60002"/>
    <w:rsid w:val="00E71C17"/>
    <w:rsid w:val="00E87143"/>
    <w:rsid w:val="00EA3CD7"/>
    <w:rsid w:val="00EA74E5"/>
    <w:rsid w:val="00EB4F18"/>
    <w:rsid w:val="00ED697B"/>
    <w:rsid w:val="00ED7076"/>
    <w:rsid w:val="00ED7773"/>
    <w:rsid w:val="00EE0815"/>
    <w:rsid w:val="00EE14B3"/>
    <w:rsid w:val="00EE375E"/>
    <w:rsid w:val="00EE3E7A"/>
    <w:rsid w:val="00EE497F"/>
    <w:rsid w:val="00EE4DEC"/>
    <w:rsid w:val="00EF5FCE"/>
    <w:rsid w:val="00F00069"/>
    <w:rsid w:val="00F01E97"/>
    <w:rsid w:val="00F061A6"/>
    <w:rsid w:val="00F103C5"/>
    <w:rsid w:val="00F461B8"/>
    <w:rsid w:val="00F56D63"/>
    <w:rsid w:val="00F62549"/>
    <w:rsid w:val="00F64FCB"/>
    <w:rsid w:val="00F726EF"/>
    <w:rsid w:val="00F868A0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9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20</cp:revision>
  <cp:lastPrinted>2018-09-13T19:00:00Z</cp:lastPrinted>
  <dcterms:created xsi:type="dcterms:W3CDTF">2022-06-18T23:20:00Z</dcterms:created>
  <dcterms:modified xsi:type="dcterms:W3CDTF">2024-08-27T20:52:00Z</dcterms:modified>
</cp:coreProperties>
</file>